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B1" w:rsidRPr="0055376F" w:rsidRDefault="003B78B1" w:rsidP="003B78B1">
      <w:pPr>
        <w:spacing w:line="1200" w:lineRule="exact"/>
        <w:jc w:val="center"/>
        <w:rPr>
          <w:rFonts w:ascii="方正小标宋_GBK" w:eastAsia="方正小标宋_GBK" w:hAnsi="time" w:cs="方正小标宋简体"/>
          <w:color w:val="FF0000"/>
          <w:spacing w:val="60"/>
          <w:w w:val="70"/>
          <w:sz w:val="82"/>
          <w:szCs w:val="82"/>
        </w:rPr>
      </w:pPr>
      <w:r w:rsidRPr="0055376F">
        <w:rPr>
          <w:rFonts w:ascii="方正小标宋_GBK" w:eastAsia="方正小标宋_GBK" w:hAnsi="time" w:hint="eastAsia"/>
          <w:noProof/>
          <w:color w:val="FF0000"/>
          <w:spacing w:val="60"/>
          <w:w w:val="70"/>
          <w:sz w:val="82"/>
          <w:szCs w:val="82"/>
        </w:rPr>
        <w:t>中共西南大学</w:t>
      </w:r>
      <w:r w:rsidR="00E56BC3">
        <w:rPr>
          <w:rFonts w:ascii="方正小标宋_GBK" w:eastAsia="方正小标宋_GBK" w:hAnsi="time" w:hint="eastAsia"/>
          <w:noProof/>
          <w:color w:val="FF0000"/>
          <w:spacing w:val="60"/>
          <w:w w:val="70"/>
          <w:sz w:val="82"/>
          <w:szCs w:val="82"/>
        </w:rPr>
        <w:t>XX</w:t>
      </w:r>
      <w:r w:rsidRPr="0055376F">
        <w:rPr>
          <w:rFonts w:ascii="方正小标宋_GBK" w:eastAsia="方正小标宋_GBK" w:hAnsi="time" w:hint="eastAsia"/>
          <w:noProof/>
          <w:color w:val="FF0000"/>
          <w:spacing w:val="60"/>
          <w:w w:val="70"/>
          <w:sz w:val="82"/>
          <w:szCs w:val="82"/>
        </w:rPr>
        <w:t>委员会</w:t>
      </w:r>
    </w:p>
    <w:p w:rsidR="00FB5B15" w:rsidRPr="003B78B1" w:rsidRDefault="00121125" w:rsidP="003B78B1">
      <w:pPr>
        <w:spacing w:line="420" w:lineRule="exact"/>
        <w:rPr>
          <w:rFonts w:ascii="仿宋" w:eastAsia="仿宋" w:hAnsi="仿宋"/>
          <w:b/>
          <w:sz w:val="40"/>
          <w:szCs w:val="44"/>
        </w:rPr>
      </w:pPr>
      <w:r>
        <w:rPr>
          <w:noProof/>
        </w:rPr>
        <w:pict>
          <v:line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5pt,7.3pt" to="414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" strokecolor="red" strokeweight="5.25pt">
            <v:stroke linestyle="thickThin"/>
          </v:line>
        </w:pict>
      </w:r>
    </w:p>
    <w:p w:rsidR="00F17DD4" w:rsidRDefault="00F17DD4" w:rsidP="00F17DD4"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</w:p>
    <w:p w:rsidR="0034759F" w:rsidRPr="00E06FCB" w:rsidRDefault="007D4185" w:rsidP="00F17DD4">
      <w:pPr>
        <w:spacing w:line="580" w:lineRule="exact"/>
        <w:jc w:val="center"/>
        <w:rPr>
          <w:rFonts w:ascii="方正小标宋_GBK" w:eastAsia="方正小标宋_GBK"/>
          <w:sz w:val="44"/>
          <w:szCs w:val="44"/>
        </w:rPr>
      </w:pPr>
      <w:r w:rsidRPr="00E06FCB">
        <w:rPr>
          <w:rFonts w:ascii="方正小标宋_GBK" w:eastAsia="方正小标宋_GBK" w:hint="eastAsia"/>
          <w:sz w:val="44"/>
          <w:szCs w:val="44"/>
        </w:rPr>
        <w:t>关于</w:t>
      </w:r>
      <w:r w:rsidR="009A7ABA">
        <w:rPr>
          <w:rFonts w:ascii="方正小标宋_GBK" w:eastAsia="方正小标宋_GBK" w:hint="eastAsia"/>
          <w:sz w:val="44"/>
          <w:szCs w:val="44"/>
        </w:rPr>
        <w:t>对</w:t>
      </w:r>
      <w:r w:rsidR="00E56BC3">
        <w:rPr>
          <w:rFonts w:ascii="方正小标宋_GBK" w:eastAsia="方正小标宋_GBK" w:hint="eastAsia"/>
          <w:sz w:val="44"/>
          <w:szCs w:val="44"/>
        </w:rPr>
        <w:t>XX</w:t>
      </w:r>
      <w:r w:rsidR="009A7ABA">
        <w:rPr>
          <w:rFonts w:ascii="方正小标宋_GBK" w:eastAsia="方正小标宋_GBK" w:hint="eastAsia"/>
          <w:sz w:val="44"/>
          <w:szCs w:val="44"/>
        </w:rPr>
        <w:t>等</w:t>
      </w:r>
      <w:r w:rsidR="00E56BC3">
        <w:rPr>
          <w:rFonts w:ascii="方正小标宋_GBK" w:eastAsia="方正小标宋_GBK" w:hint="eastAsia"/>
          <w:sz w:val="44"/>
          <w:szCs w:val="44"/>
        </w:rPr>
        <w:t>X</w:t>
      </w:r>
      <w:r w:rsidR="004A5451">
        <w:rPr>
          <w:rFonts w:ascii="方正小标宋_GBK" w:eastAsia="方正小标宋_GBK" w:hint="eastAsia"/>
          <w:sz w:val="44"/>
          <w:szCs w:val="44"/>
        </w:rPr>
        <w:t>名同志</w:t>
      </w:r>
      <w:r w:rsidR="009A7ABA">
        <w:rPr>
          <w:rFonts w:ascii="方正小标宋_GBK" w:eastAsia="方正小标宋_GBK" w:hint="eastAsia"/>
          <w:sz w:val="44"/>
          <w:szCs w:val="44"/>
        </w:rPr>
        <w:t>征求</w:t>
      </w:r>
      <w:r w:rsidR="0034759F" w:rsidRPr="00E06FCB">
        <w:rPr>
          <w:rFonts w:ascii="方正小标宋_GBK" w:eastAsia="方正小标宋_GBK" w:hint="eastAsia"/>
          <w:sz w:val="44"/>
          <w:szCs w:val="44"/>
        </w:rPr>
        <w:t>意见的函</w:t>
      </w:r>
    </w:p>
    <w:p w:rsidR="0034759F" w:rsidRPr="000C3EC4" w:rsidRDefault="0034759F" w:rsidP="00F17DD4">
      <w:pPr>
        <w:spacing w:line="580" w:lineRule="exact"/>
        <w:jc w:val="center"/>
        <w:rPr>
          <w:rFonts w:ascii="黑体" w:eastAsia="黑体"/>
          <w:sz w:val="36"/>
          <w:szCs w:val="36"/>
        </w:rPr>
      </w:pPr>
    </w:p>
    <w:p w:rsidR="0034759F" w:rsidRPr="00913E37" w:rsidRDefault="00F9224C" w:rsidP="00F17DD4">
      <w:pPr>
        <w:spacing w:line="58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学术委员会</w:t>
      </w:r>
      <w:r>
        <w:rPr>
          <w:rFonts w:eastAsia="方正仿宋_GBK"/>
          <w:sz w:val="32"/>
          <w:szCs w:val="32"/>
        </w:rPr>
        <w:t>办公室</w:t>
      </w:r>
      <w:r w:rsidR="0034759F" w:rsidRPr="00913E37">
        <w:rPr>
          <w:rFonts w:eastAsia="方正仿宋_GBK"/>
          <w:sz w:val="32"/>
          <w:szCs w:val="32"/>
        </w:rPr>
        <w:t>：</w:t>
      </w:r>
    </w:p>
    <w:p w:rsidR="0034759F" w:rsidRPr="00913E37" w:rsidRDefault="006309E2" w:rsidP="00F17DD4">
      <w:pPr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97322E">
        <w:rPr>
          <w:rFonts w:eastAsia="方正仿宋_GBK"/>
          <w:sz w:val="32"/>
          <w:szCs w:val="32"/>
        </w:rPr>
        <w:t>因工作需要，现</w:t>
      </w:r>
      <w:r>
        <w:rPr>
          <w:rFonts w:eastAsia="方正仿宋_GBK"/>
          <w:sz w:val="32"/>
          <w:szCs w:val="32"/>
        </w:rPr>
        <w:t>书面征求你单位</w:t>
      </w:r>
      <w:r w:rsidRPr="0097322E">
        <w:rPr>
          <w:rFonts w:eastAsia="方正仿宋_GBK"/>
          <w:sz w:val="32"/>
          <w:szCs w:val="32"/>
        </w:rPr>
        <w:t>对</w:t>
      </w:r>
      <w:r w:rsidR="00E56BC3">
        <w:rPr>
          <w:rFonts w:eastAsia="方正仿宋_GBK" w:hint="eastAsia"/>
          <w:sz w:val="32"/>
          <w:szCs w:val="32"/>
        </w:rPr>
        <w:t>XX</w:t>
      </w:r>
      <w:r w:rsidR="00E56BC3">
        <w:rPr>
          <w:rFonts w:eastAsia="方正仿宋_GBK" w:hint="eastAsia"/>
          <w:sz w:val="32"/>
          <w:szCs w:val="32"/>
        </w:rPr>
        <w:t>单位</w:t>
      </w:r>
      <w:r w:rsidR="00E56BC3">
        <w:rPr>
          <w:rFonts w:eastAsia="方正仿宋_GBK" w:hint="eastAsia"/>
          <w:sz w:val="32"/>
          <w:szCs w:val="32"/>
        </w:rPr>
        <w:t>XX</w:t>
      </w:r>
      <w:r>
        <w:rPr>
          <w:rFonts w:eastAsia="方正仿宋_GBK" w:hint="eastAsia"/>
          <w:sz w:val="32"/>
          <w:szCs w:val="32"/>
        </w:rPr>
        <w:t>、</w:t>
      </w:r>
      <w:r w:rsidR="00E56BC3">
        <w:rPr>
          <w:rFonts w:eastAsia="方正仿宋_GBK" w:hint="eastAsia"/>
          <w:sz w:val="32"/>
          <w:szCs w:val="32"/>
        </w:rPr>
        <w:t>XX</w:t>
      </w:r>
      <w:r w:rsidRPr="0097322E">
        <w:rPr>
          <w:rFonts w:eastAsia="方正仿宋_GBK"/>
          <w:sz w:val="32"/>
          <w:szCs w:val="32"/>
        </w:rPr>
        <w:t>等</w:t>
      </w:r>
      <w:r w:rsidR="00E56BC3">
        <w:rPr>
          <w:rFonts w:eastAsia="方正仿宋_GBK" w:hint="eastAsia"/>
          <w:sz w:val="32"/>
          <w:szCs w:val="32"/>
        </w:rPr>
        <w:t>2</w:t>
      </w:r>
      <w:r w:rsidRPr="0097322E">
        <w:rPr>
          <w:rFonts w:eastAsia="方正仿宋_GBK"/>
          <w:sz w:val="32"/>
          <w:szCs w:val="32"/>
        </w:rPr>
        <w:t>名同志</w:t>
      </w:r>
      <w:r w:rsidR="007D7A17">
        <w:rPr>
          <w:rFonts w:eastAsia="方正仿宋_GBK" w:hint="eastAsia"/>
          <w:sz w:val="32"/>
          <w:szCs w:val="32"/>
        </w:rPr>
        <w:t>在</w:t>
      </w:r>
      <w:r w:rsidR="005F7F24">
        <w:rPr>
          <w:rFonts w:eastAsia="方正仿宋_GBK" w:hint="eastAsia"/>
          <w:sz w:val="32"/>
          <w:szCs w:val="32"/>
        </w:rPr>
        <w:t>学术道德和</w:t>
      </w:r>
      <w:r w:rsidR="007D7A17">
        <w:rPr>
          <w:rFonts w:eastAsia="方正仿宋_GBK"/>
          <w:sz w:val="32"/>
          <w:szCs w:val="32"/>
        </w:rPr>
        <w:t>学术规范方面的</w:t>
      </w:r>
      <w:r w:rsidR="00A208DC" w:rsidRPr="00913E37">
        <w:rPr>
          <w:rFonts w:eastAsia="方正仿宋_GBK"/>
          <w:sz w:val="32"/>
          <w:szCs w:val="32"/>
        </w:rPr>
        <w:t>意见。</w:t>
      </w:r>
    </w:p>
    <w:p w:rsidR="008D0AEE" w:rsidRPr="00913E37" w:rsidRDefault="00405C28" w:rsidP="00F17DD4">
      <w:pPr>
        <w:tabs>
          <w:tab w:val="left" w:pos="5880"/>
        </w:tabs>
        <w:spacing w:line="580" w:lineRule="exact"/>
        <w:ind w:firstLineChars="200" w:firstLine="640"/>
        <w:rPr>
          <w:rFonts w:eastAsia="方正仿宋_GBK"/>
          <w:sz w:val="32"/>
          <w:szCs w:val="32"/>
        </w:rPr>
      </w:pPr>
      <w:r w:rsidRPr="00913E37">
        <w:rPr>
          <w:rFonts w:eastAsia="方正仿宋_GBK"/>
          <w:sz w:val="32"/>
          <w:szCs w:val="32"/>
        </w:rPr>
        <w:t>请函复</w:t>
      </w:r>
      <w:bookmarkStart w:id="0" w:name="_GoBack"/>
      <w:bookmarkEnd w:id="0"/>
      <w:r w:rsidR="00F17DD4">
        <w:rPr>
          <w:rFonts w:eastAsia="方正仿宋_GBK"/>
          <w:sz w:val="32"/>
          <w:szCs w:val="32"/>
        </w:rPr>
        <w:tab/>
      </w:r>
    </w:p>
    <w:p w:rsidR="00405C28" w:rsidRPr="004A5451" w:rsidRDefault="0034759F" w:rsidP="00F17DD4">
      <w:pPr>
        <w:spacing w:line="580" w:lineRule="exact"/>
        <w:rPr>
          <w:rFonts w:eastAsia="仿宋"/>
          <w:sz w:val="32"/>
          <w:szCs w:val="32"/>
        </w:rPr>
      </w:pPr>
      <w:r w:rsidRPr="00913E37">
        <w:rPr>
          <w:rFonts w:eastAsia="仿宋"/>
          <w:sz w:val="32"/>
          <w:szCs w:val="32"/>
        </w:rPr>
        <w:t xml:space="preserve"> </w:t>
      </w:r>
    </w:p>
    <w:p w:rsidR="00405C28" w:rsidRPr="00913E37" w:rsidRDefault="00E56BC3" w:rsidP="00E56BC3">
      <w:pPr>
        <w:spacing w:line="580" w:lineRule="exact"/>
        <w:ind w:firstLineChars="1500" w:firstLine="480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中共西南大学</w:t>
      </w:r>
      <w:r>
        <w:rPr>
          <w:rFonts w:eastAsia="方正仿宋_GBK" w:hint="eastAsia"/>
          <w:sz w:val="32"/>
          <w:szCs w:val="32"/>
        </w:rPr>
        <w:t>XX</w:t>
      </w:r>
      <w:r>
        <w:rPr>
          <w:rFonts w:eastAsia="方正仿宋_GBK" w:hint="eastAsia"/>
          <w:sz w:val="32"/>
          <w:szCs w:val="32"/>
        </w:rPr>
        <w:t>委员会</w:t>
      </w:r>
    </w:p>
    <w:p w:rsidR="00405C28" w:rsidRDefault="008A34DA" w:rsidP="00F17DD4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2020</w:t>
      </w:r>
      <w:r w:rsidR="00A3766F" w:rsidRPr="00913E37">
        <w:rPr>
          <w:rFonts w:eastAsia="方正仿宋_GBK"/>
          <w:sz w:val="32"/>
          <w:szCs w:val="32"/>
        </w:rPr>
        <w:t>年</w:t>
      </w:r>
      <w:r w:rsidR="00E56BC3">
        <w:rPr>
          <w:rFonts w:eastAsia="方正仿宋_GBK" w:hint="eastAsia"/>
          <w:sz w:val="32"/>
          <w:szCs w:val="32"/>
        </w:rPr>
        <w:t>X</w:t>
      </w:r>
      <w:r w:rsidR="00A3766F" w:rsidRPr="00913E37">
        <w:rPr>
          <w:rFonts w:eastAsia="方正仿宋_GBK"/>
          <w:sz w:val="32"/>
          <w:szCs w:val="32"/>
        </w:rPr>
        <w:t>月</w:t>
      </w:r>
      <w:r w:rsidR="00E56BC3">
        <w:rPr>
          <w:rFonts w:eastAsia="方正仿宋_GBK" w:hint="eastAsia"/>
          <w:sz w:val="32"/>
          <w:szCs w:val="32"/>
        </w:rPr>
        <w:t>X</w:t>
      </w:r>
      <w:r w:rsidR="00A3766F" w:rsidRPr="00913E37">
        <w:rPr>
          <w:rFonts w:eastAsia="方正仿宋_GBK"/>
          <w:sz w:val="32"/>
          <w:szCs w:val="32"/>
        </w:rPr>
        <w:t>日</w:t>
      </w:r>
    </w:p>
    <w:p w:rsidR="00772445" w:rsidRDefault="00772445" w:rsidP="00F17DD4">
      <w:pPr>
        <w:spacing w:line="580" w:lineRule="exact"/>
        <w:ind w:firstLineChars="1650" w:firstLine="5280"/>
        <w:rPr>
          <w:rFonts w:eastAsia="方正仿宋_GBK"/>
          <w:sz w:val="32"/>
          <w:szCs w:val="32"/>
        </w:rPr>
      </w:pPr>
    </w:p>
    <w:p w:rsidR="00772445" w:rsidRDefault="00772445" w:rsidP="0072429B">
      <w:pPr>
        <w:spacing w:line="560" w:lineRule="exact"/>
        <w:ind w:firstLineChars="1650" w:firstLine="5280"/>
        <w:rPr>
          <w:rFonts w:eastAsia="方正仿宋_GBK"/>
          <w:sz w:val="32"/>
          <w:szCs w:val="32"/>
        </w:rPr>
      </w:pPr>
    </w:p>
    <w:p w:rsidR="00772445" w:rsidRDefault="00772445" w:rsidP="00913E37">
      <w:pPr>
        <w:ind w:firstLineChars="1650" w:firstLine="5280"/>
        <w:rPr>
          <w:rFonts w:eastAsia="方正仿宋_GBK"/>
          <w:sz w:val="32"/>
          <w:szCs w:val="32"/>
        </w:rPr>
      </w:pPr>
    </w:p>
    <w:p w:rsidR="00772445" w:rsidRDefault="00772445" w:rsidP="00913E37">
      <w:pPr>
        <w:ind w:firstLineChars="1650" w:firstLine="5280"/>
        <w:rPr>
          <w:rFonts w:eastAsia="方正仿宋_GBK"/>
          <w:sz w:val="32"/>
          <w:szCs w:val="32"/>
        </w:rPr>
      </w:pPr>
    </w:p>
    <w:p w:rsidR="00772445" w:rsidRDefault="00772445" w:rsidP="00913E37">
      <w:pPr>
        <w:ind w:firstLineChars="1650" w:firstLine="5280"/>
        <w:rPr>
          <w:rFonts w:eastAsia="方正仿宋_GBK"/>
          <w:sz w:val="32"/>
          <w:szCs w:val="32"/>
        </w:rPr>
      </w:pPr>
    </w:p>
    <w:p w:rsidR="00772445" w:rsidRPr="00913E37" w:rsidRDefault="00121125" w:rsidP="00772445">
      <w:pPr>
        <w:ind w:leftChars="-67" w:left="-141" w:firstLineChars="1694" w:firstLine="5421"/>
        <w:rPr>
          <w:rFonts w:eastAsia="方正仿宋_GBK"/>
          <w:sz w:val="32"/>
          <w:szCs w:val="32"/>
        </w:rPr>
      </w:pPr>
      <w:r>
        <w:rPr>
          <w:rFonts w:eastAsia="方正仿宋_GBK"/>
          <w:noProof/>
          <w:sz w:val="32"/>
          <w:szCs w:val="32"/>
        </w:rPr>
        <w:pict>
          <v:line id="_x0000_s1027" style="position:absolute;left:0;text-align:left;z-index:251660288;visibility:visible" from="-18pt,116.25pt" to="406.5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" strokecolor="red" strokeweight="5.25pt">
            <v:stroke linestyle="thickThin"/>
          </v:line>
        </w:pict>
      </w:r>
    </w:p>
    <w:sectPr w:rsidR="00772445" w:rsidRPr="00913E37" w:rsidSect="004D651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125" w:rsidRDefault="00121125">
      <w:r>
        <w:separator/>
      </w:r>
    </w:p>
  </w:endnote>
  <w:endnote w:type="continuationSeparator" w:id="0">
    <w:p w:rsidR="00121125" w:rsidRDefault="0012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125" w:rsidRDefault="00121125">
      <w:r>
        <w:separator/>
      </w:r>
    </w:p>
  </w:footnote>
  <w:footnote w:type="continuationSeparator" w:id="0">
    <w:p w:rsidR="00121125" w:rsidRDefault="00121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59B" w:rsidRDefault="001C359B" w:rsidP="00985B4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3B09"/>
    <w:rsid w:val="00003819"/>
    <w:rsid w:val="000046E9"/>
    <w:rsid w:val="00007B67"/>
    <w:rsid w:val="00081D61"/>
    <w:rsid w:val="000A48E1"/>
    <w:rsid w:val="000A68BA"/>
    <w:rsid w:val="000A7991"/>
    <w:rsid w:val="000A7DFD"/>
    <w:rsid w:val="000B35D8"/>
    <w:rsid w:val="000B5BDC"/>
    <w:rsid w:val="000C0D49"/>
    <w:rsid w:val="000C3EC4"/>
    <w:rsid w:val="000D0678"/>
    <w:rsid w:val="000D391D"/>
    <w:rsid w:val="000F1F2A"/>
    <w:rsid w:val="00121125"/>
    <w:rsid w:val="00134D2A"/>
    <w:rsid w:val="00155C34"/>
    <w:rsid w:val="00161FEA"/>
    <w:rsid w:val="001B2A0A"/>
    <w:rsid w:val="001B2AF2"/>
    <w:rsid w:val="001B6B96"/>
    <w:rsid w:val="001C359B"/>
    <w:rsid w:val="001E5EB0"/>
    <w:rsid w:val="00201AFC"/>
    <w:rsid w:val="0020728D"/>
    <w:rsid w:val="00211DD7"/>
    <w:rsid w:val="002363BD"/>
    <w:rsid w:val="00256C32"/>
    <w:rsid w:val="00257E23"/>
    <w:rsid w:val="00261915"/>
    <w:rsid w:val="00301792"/>
    <w:rsid w:val="0032579B"/>
    <w:rsid w:val="0034759F"/>
    <w:rsid w:val="00360039"/>
    <w:rsid w:val="00374D1D"/>
    <w:rsid w:val="00384D5F"/>
    <w:rsid w:val="003861F6"/>
    <w:rsid w:val="003939E2"/>
    <w:rsid w:val="0039522C"/>
    <w:rsid w:val="003B1BA3"/>
    <w:rsid w:val="003B78B1"/>
    <w:rsid w:val="003D26BC"/>
    <w:rsid w:val="003E02E5"/>
    <w:rsid w:val="003E77CE"/>
    <w:rsid w:val="003F2A79"/>
    <w:rsid w:val="003F3731"/>
    <w:rsid w:val="003F54EC"/>
    <w:rsid w:val="004049C5"/>
    <w:rsid w:val="00405C28"/>
    <w:rsid w:val="0042565F"/>
    <w:rsid w:val="0043352F"/>
    <w:rsid w:val="004411B6"/>
    <w:rsid w:val="00447C7E"/>
    <w:rsid w:val="004561EB"/>
    <w:rsid w:val="004568EF"/>
    <w:rsid w:val="004607AD"/>
    <w:rsid w:val="004642CC"/>
    <w:rsid w:val="00495EB9"/>
    <w:rsid w:val="004A4241"/>
    <w:rsid w:val="004A5451"/>
    <w:rsid w:val="004B10FB"/>
    <w:rsid w:val="004D6513"/>
    <w:rsid w:val="004F495C"/>
    <w:rsid w:val="004F4B10"/>
    <w:rsid w:val="0052697D"/>
    <w:rsid w:val="00532CE8"/>
    <w:rsid w:val="00533AAF"/>
    <w:rsid w:val="00550488"/>
    <w:rsid w:val="00554D1E"/>
    <w:rsid w:val="005635F1"/>
    <w:rsid w:val="00570282"/>
    <w:rsid w:val="005773CC"/>
    <w:rsid w:val="00590352"/>
    <w:rsid w:val="005930A2"/>
    <w:rsid w:val="005931E4"/>
    <w:rsid w:val="005964C5"/>
    <w:rsid w:val="005A1D22"/>
    <w:rsid w:val="005A6488"/>
    <w:rsid w:val="005C33F8"/>
    <w:rsid w:val="005C513F"/>
    <w:rsid w:val="005C681B"/>
    <w:rsid w:val="005D33AF"/>
    <w:rsid w:val="005F7F24"/>
    <w:rsid w:val="00624788"/>
    <w:rsid w:val="00626BA1"/>
    <w:rsid w:val="006309E2"/>
    <w:rsid w:val="00637624"/>
    <w:rsid w:val="00645CF7"/>
    <w:rsid w:val="0066173C"/>
    <w:rsid w:val="006647E1"/>
    <w:rsid w:val="0066782B"/>
    <w:rsid w:val="006A502E"/>
    <w:rsid w:val="007141B8"/>
    <w:rsid w:val="00715573"/>
    <w:rsid w:val="00717055"/>
    <w:rsid w:val="0072429B"/>
    <w:rsid w:val="00742EDF"/>
    <w:rsid w:val="00745140"/>
    <w:rsid w:val="00753B09"/>
    <w:rsid w:val="00772445"/>
    <w:rsid w:val="00776078"/>
    <w:rsid w:val="007841F2"/>
    <w:rsid w:val="0078677C"/>
    <w:rsid w:val="00786783"/>
    <w:rsid w:val="007C2ED6"/>
    <w:rsid w:val="007D1303"/>
    <w:rsid w:val="007D4185"/>
    <w:rsid w:val="007D7A17"/>
    <w:rsid w:val="007F1025"/>
    <w:rsid w:val="00843D35"/>
    <w:rsid w:val="008571AB"/>
    <w:rsid w:val="00865216"/>
    <w:rsid w:val="008904EF"/>
    <w:rsid w:val="008A34DA"/>
    <w:rsid w:val="008A49F9"/>
    <w:rsid w:val="008D0AEE"/>
    <w:rsid w:val="008D237C"/>
    <w:rsid w:val="008D54F9"/>
    <w:rsid w:val="008F5F73"/>
    <w:rsid w:val="0090093B"/>
    <w:rsid w:val="00901A2F"/>
    <w:rsid w:val="00913E37"/>
    <w:rsid w:val="00934617"/>
    <w:rsid w:val="00984259"/>
    <w:rsid w:val="00984450"/>
    <w:rsid w:val="00985B11"/>
    <w:rsid w:val="00985B47"/>
    <w:rsid w:val="00990D34"/>
    <w:rsid w:val="009A0194"/>
    <w:rsid w:val="009A7ABA"/>
    <w:rsid w:val="009B35A5"/>
    <w:rsid w:val="009C2DED"/>
    <w:rsid w:val="009C2F65"/>
    <w:rsid w:val="009C45C0"/>
    <w:rsid w:val="009C6816"/>
    <w:rsid w:val="00A06F28"/>
    <w:rsid w:val="00A208DC"/>
    <w:rsid w:val="00A3766F"/>
    <w:rsid w:val="00A37C94"/>
    <w:rsid w:val="00A525CE"/>
    <w:rsid w:val="00A54F0B"/>
    <w:rsid w:val="00A66B19"/>
    <w:rsid w:val="00A706C0"/>
    <w:rsid w:val="00AB523F"/>
    <w:rsid w:val="00AC7AA3"/>
    <w:rsid w:val="00AE46AF"/>
    <w:rsid w:val="00AF77D0"/>
    <w:rsid w:val="00B24C7C"/>
    <w:rsid w:val="00B45EFA"/>
    <w:rsid w:val="00B47AAA"/>
    <w:rsid w:val="00B86773"/>
    <w:rsid w:val="00B97112"/>
    <w:rsid w:val="00BA6A08"/>
    <w:rsid w:val="00BB21A3"/>
    <w:rsid w:val="00BB243E"/>
    <w:rsid w:val="00BB74C1"/>
    <w:rsid w:val="00BD6F38"/>
    <w:rsid w:val="00BF0BD2"/>
    <w:rsid w:val="00BF2346"/>
    <w:rsid w:val="00C01F82"/>
    <w:rsid w:val="00C20DDC"/>
    <w:rsid w:val="00C80B46"/>
    <w:rsid w:val="00C85686"/>
    <w:rsid w:val="00C9185E"/>
    <w:rsid w:val="00CC296C"/>
    <w:rsid w:val="00CC3F06"/>
    <w:rsid w:val="00CC7DBE"/>
    <w:rsid w:val="00CE21B6"/>
    <w:rsid w:val="00CF4590"/>
    <w:rsid w:val="00CF65E9"/>
    <w:rsid w:val="00D34550"/>
    <w:rsid w:val="00D41279"/>
    <w:rsid w:val="00D70755"/>
    <w:rsid w:val="00D90F44"/>
    <w:rsid w:val="00DC20A2"/>
    <w:rsid w:val="00DC3B67"/>
    <w:rsid w:val="00DD5CE4"/>
    <w:rsid w:val="00DF405B"/>
    <w:rsid w:val="00E06FCB"/>
    <w:rsid w:val="00E128A3"/>
    <w:rsid w:val="00E14828"/>
    <w:rsid w:val="00E31E61"/>
    <w:rsid w:val="00E46B0B"/>
    <w:rsid w:val="00E47665"/>
    <w:rsid w:val="00E56BC3"/>
    <w:rsid w:val="00E66260"/>
    <w:rsid w:val="00E80548"/>
    <w:rsid w:val="00E831EC"/>
    <w:rsid w:val="00E87DF9"/>
    <w:rsid w:val="00E92AA1"/>
    <w:rsid w:val="00EA3589"/>
    <w:rsid w:val="00EB7AA8"/>
    <w:rsid w:val="00EC156C"/>
    <w:rsid w:val="00EC5FFE"/>
    <w:rsid w:val="00ED4D4A"/>
    <w:rsid w:val="00F010F3"/>
    <w:rsid w:val="00F119B0"/>
    <w:rsid w:val="00F13170"/>
    <w:rsid w:val="00F162CD"/>
    <w:rsid w:val="00F16F89"/>
    <w:rsid w:val="00F17DD4"/>
    <w:rsid w:val="00F23BBC"/>
    <w:rsid w:val="00F2796D"/>
    <w:rsid w:val="00F9224C"/>
    <w:rsid w:val="00FB39BD"/>
    <w:rsid w:val="00FB5B15"/>
    <w:rsid w:val="00FC1710"/>
    <w:rsid w:val="00FD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5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5C28"/>
    <w:rPr>
      <w:sz w:val="18"/>
      <w:szCs w:val="18"/>
    </w:rPr>
  </w:style>
  <w:style w:type="paragraph" w:styleId="a4">
    <w:name w:val="header"/>
    <w:basedOn w:val="a"/>
    <w:rsid w:val="001C3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C3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Date"/>
    <w:basedOn w:val="a"/>
    <w:next w:val="a"/>
    <w:link w:val="Char"/>
    <w:rsid w:val="00772445"/>
    <w:pPr>
      <w:ind w:leftChars="2500" w:left="100"/>
    </w:pPr>
  </w:style>
  <w:style w:type="character" w:customStyle="1" w:styleId="Char">
    <w:name w:val="日期 Char"/>
    <w:basedOn w:val="a0"/>
    <w:link w:val="a6"/>
    <w:rsid w:val="00772445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5&#12289;&#20854;&#20182;&#23384;&#26723;\&#24449;&#27714;&#32426;&#22996;&#24847;&#35265;&#20989;\&#20851;&#20110;&#23545;&#21608;&#20809;&#26126;&#21516;&#24535;&#36827;&#34892;&#32452;&#32455;&#32771;&#23519;&#24449;&#27714;&#24847;&#35265;&#30340;&#20989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关于对周光明同志进行组织考察征求意见的函</Template>
  <TotalTime>304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关于对程龙等同志进行组织考察征求意见的函</dc:title>
  <dc:creator>张静</dc:creator>
  <cp:lastModifiedBy>冉江渝</cp:lastModifiedBy>
  <cp:revision>51</cp:revision>
  <cp:lastPrinted>2017-11-27T09:05:00Z</cp:lastPrinted>
  <dcterms:created xsi:type="dcterms:W3CDTF">2017-05-12T03:23:00Z</dcterms:created>
  <dcterms:modified xsi:type="dcterms:W3CDTF">2020-07-11T05:40:00Z</dcterms:modified>
</cp:coreProperties>
</file>